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C7B6A" w14:textId="21B07922" w:rsidR="00D7447B" w:rsidRDefault="00D7447B" w:rsidP="00D74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#114-bis-e</w:t>
      </w:r>
      <w:r>
        <w:rPr>
          <w:b/>
          <w:i/>
          <w:noProof/>
          <w:sz w:val="28"/>
        </w:rPr>
        <w:tab/>
      </w:r>
      <w:r w:rsidR="003C2D9D">
        <w:rPr>
          <w:b/>
          <w:bCs/>
        </w:rPr>
        <w:t>R3-22</w:t>
      </w:r>
      <w:r w:rsidR="00E063F6">
        <w:rPr>
          <w:b/>
          <w:bCs/>
        </w:rPr>
        <w:t>1474</w:t>
      </w:r>
    </w:p>
    <w:p w14:paraId="324780C7" w14:textId="7E4C26E4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p w14:paraId="4A7CF369" w14:textId="77777777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6FD7889C" w14:textId="1E46DACE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048AA">
        <w:rPr>
          <w:rFonts w:ascii="Arial" w:hAnsi="Arial" w:cs="Arial"/>
          <w:b/>
        </w:rPr>
        <w:t xml:space="preserve">Reply </w:t>
      </w:r>
      <w:r w:rsidR="00C048AA" w:rsidRPr="00B37601">
        <w:rPr>
          <w:rFonts w:ascii="Arial" w:hAnsi="Arial" w:cs="Arial"/>
          <w:b/>
        </w:rPr>
        <w:t xml:space="preserve">LS </w:t>
      </w:r>
      <w:r w:rsidR="00C048AA">
        <w:rPr>
          <w:rFonts w:ascii="Arial" w:hAnsi="Arial" w:cs="Arial"/>
          <w:b/>
        </w:rPr>
        <w:t>On Source IP address clarifications</w:t>
      </w:r>
    </w:p>
    <w:p w14:paraId="47320FBB" w14:textId="27418C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01B9" w:rsidRPr="008101B9">
        <w:rPr>
          <w:rFonts w:ascii="Arial" w:hAnsi="Arial" w:cs="Arial"/>
          <w:b/>
          <w:bCs/>
          <w:sz w:val="22"/>
          <w:szCs w:val="22"/>
        </w:rPr>
        <w:t>R3-220088</w:t>
      </w:r>
      <w:r w:rsidR="008101B9" w:rsidRPr="00936F4F">
        <w:rPr>
          <w:rFonts w:ascii="Arial" w:hAnsi="Arial" w:cs="Arial"/>
          <w:b/>
          <w:bCs/>
          <w:sz w:val="22"/>
          <w:szCs w:val="22"/>
        </w:rPr>
        <w:t>/</w:t>
      </w:r>
      <w:r w:rsidR="00C21BDE" w:rsidRPr="00C21BDE">
        <w:rPr>
          <w:rFonts w:ascii="Arial" w:hAnsi="Arial" w:cs="Arial"/>
          <w:b/>
          <w:bCs/>
          <w:sz w:val="22"/>
          <w:szCs w:val="22"/>
        </w:rPr>
        <w:t>C4-2163</w:t>
      </w:r>
      <w:r w:rsidR="00936F4F">
        <w:rPr>
          <w:rFonts w:ascii="Arial" w:hAnsi="Arial" w:cs="Arial"/>
          <w:b/>
          <w:bCs/>
          <w:sz w:val="22"/>
          <w:szCs w:val="22"/>
        </w:rPr>
        <w:t>88</w:t>
      </w:r>
    </w:p>
    <w:p w14:paraId="66924608" w14:textId="3590D5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14959D97" w14:textId="11ED93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7B86783E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ED527A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p w14:paraId="3C47904A" w14:textId="3A716E3D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20774332" w14:textId="77777777" w:rsidR="00B97703" w:rsidRPr="003C2D9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626E3AD2" w:rsidR="00B97703" w:rsidRPr="003C2D9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D9D">
        <w:rPr>
          <w:rFonts w:ascii="Arial" w:hAnsi="Arial" w:cs="Arial"/>
          <w:b/>
          <w:sz w:val="22"/>
          <w:szCs w:val="22"/>
        </w:rPr>
        <w:t>Contact person:</w:t>
      </w:r>
      <w:r w:rsidRPr="003C2D9D">
        <w:rPr>
          <w:rFonts w:ascii="Arial" w:hAnsi="Arial" w:cs="Arial"/>
          <w:b/>
          <w:bCs/>
          <w:sz w:val="22"/>
          <w:szCs w:val="22"/>
        </w:rPr>
        <w:tab/>
      </w:r>
      <w:r w:rsidR="00677228" w:rsidRPr="003C2D9D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D9D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1165FA18" w:rsidR="004953AF" w:rsidRDefault="004953A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 w:rsidR="0093710C">
        <w:rPr>
          <w:rFonts w:ascii="Arial" w:hAnsi="Arial" w:cs="Arial"/>
          <w:b/>
        </w:rPr>
        <w:t>R3-220177</w:t>
      </w:r>
      <w:r w:rsidR="00742C0A">
        <w:rPr>
          <w:rFonts w:ascii="Arial" w:hAnsi="Arial" w:cs="Arial"/>
          <w:b/>
        </w:rPr>
        <w:t xml:space="preserve">, </w:t>
      </w:r>
      <w:r w:rsidR="00D6206E" w:rsidRPr="00D6206E">
        <w:rPr>
          <w:rFonts w:ascii="Arial" w:hAnsi="Arial" w:cs="Arial"/>
          <w:b/>
        </w:rPr>
        <w:t>R3-22030</w:t>
      </w:r>
      <w:r w:rsidR="00D6206E">
        <w:rPr>
          <w:rFonts w:ascii="Arial" w:hAnsi="Arial" w:cs="Arial"/>
          <w:b/>
        </w:rPr>
        <w:t>2</w:t>
      </w: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45CBB46F" w14:textId="2F31E64A" w:rsidR="007B31BE" w:rsidRDefault="008101B9" w:rsidP="00835DC1">
      <w:r>
        <w:t>RAN3 thanks CT</w:t>
      </w:r>
      <w:r w:rsidR="00231C6C">
        <w:t xml:space="preserve">4 for their reply </w:t>
      </w:r>
      <w:r w:rsidR="00231C6C" w:rsidRPr="00231C6C">
        <w:t>LS On Source IP address clarifications</w:t>
      </w:r>
      <w:r w:rsidR="00231C6C">
        <w:t>.</w:t>
      </w:r>
    </w:p>
    <w:p w14:paraId="671C0E85" w14:textId="77777777" w:rsidR="00C536FA" w:rsidRDefault="00C536FA" w:rsidP="00835DC1">
      <w:r>
        <w:t xml:space="preserve">CT4 has confirmed that </w:t>
      </w:r>
    </w:p>
    <w:p w14:paraId="7D7E75A9" w14:textId="7643F9EF" w:rsidR="00C536FA" w:rsidRPr="00C536FA" w:rsidRDefault="00C536FA" w:rsidP="00835DC1">
      <w:pPr>
        <w:rPr>
          <w:i/>
          <w:iCs/>
        </w:rPr>
      </w:pPr>
      <w:r w:rsidRPr="00C536FA">
        <w:rPr>
          <w:rFonts w:ascii="Arial" w:hAnsi="Arial" w:cs="Arial"/>
          <w:i/>
          <w:iCs/>
        </w:rPr>
        <w:t>DL forwarding traffic contained within a GTP-U DL forwarding tunnel could be transmitted by more than one source IP address</w:t>
      </w:r>
    </w:p>
    <w:p w14:paraId="285C7CA0" w14:textId="2E78F6FE" w:rsidR="00231C6C" w:rsidRDefault="00EA0936" w:rsidP="00835DC1">
      <w:proofErr w:type="gramStart"/>
      <w:r>
        <w:t>As a consequence</w:t>
      </w:r>
      <w:proofErr w:type="gramEnd"/>
      <w:r w:rsidR="00141C89">
        <w:t>,</w:t>
      </w:r>
      <w:r>
        <w:t xml:space="preserve"> </w:t>
      </w:r>
      <w:r w:rsidR="00962059">
        <w:t>RAN3 has agreed to the attached CRs, enabling</w:t>
      </w:r>
      <w:r w:rsidR="00AA4012">
        <w:t xml:space="preserve"> an ACL solution where</w:t>
      </w:r>
      <w:r w:rsidR="00962059">
        <w:t xml:space="preserve"> </w:t>
      </w:r>
      <w:r w:rsidR="006743FD" w:rsidRPr="006743FD">
        <w:t xml:space="preserve">the source IP address used for </w:t>
      </w:r>
      <w:r w:rsidR="001D3B8F">
        <w:t xml:space="preserve">direct </w:t>
      </w:r>
      <w:r w:rsidR="006743FD" w:rsidRPr="006743FD">
        <w:t>data forwarding traffic is signalled from the node sending forwarded data to the target node on a per Qo</w:t>
      </w:r>
      <w:r w:rsidR="00B309DA">
        <w:t>S</w:t>
      </w:r>
      <w:r w:rsidR="006743FD" w:rsidRPr="006743FD">
        <w:t xml:space="preserve"> flow basis</w:t>
      </w:r>
      <w:r w:rsidR="00AA4012">
        <w:t>.</w:t>
      </w:r>
    </w:p>
    <w:p w14:paraId="66C86ED7" w14:textId="2FC82EC7" w:rsidR="00AA4012" w:rsidRDefault="00F01C83" w:rsidP="00835DC1">
      <w:r>
        <w:t xml:space="preserve">The use cases this solution is addressing </w:t>
      </w:r>
      <w:r w:rsidR="00254E2D">
        <w:t xml:space="preserve">concern </w:t>
      </w:r>
      <w:r w:rsidR="00B01308">
        <w:t xml:space="preserve">the use of </w:t>
      </w:r>
      <w:r w:rsidR="00B01308" w:rsidRPr="00B01308">
        <w:t>dedicated IP domains/addresses per QoS class</w:t>
      </w:r>
      <w:r w:rsidR="00B01308">
        <w:t xml:space="preserve">, which </w:t>
      </w:r>
      <w:r w:rsidR="00B309DA">
        <w:t>is</w:t>
      </w:r>
      <w:r w:rsidR="00B01308">
        <w:t xml:space="preserve"> </w:t>
      </w:r>
      <w:r w:rsidR="004953AF">
        <w:t xml:space="preserve">a possible option especially in </w:t>
      </w:r>
      <w:proofErr w:type="gramStart"/>
      <w:r w:rsidR="004953AF">
        <w:t>cloud based</w:t>
      </w:r>
      <w:proofErr w:type="gramEnd"/>
      <w:r w:rsidR="004953AF">
        <w:t xml:space="preserve"> RAN deployments.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8C595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25DD">
        <w:rPr>
          <w:rFonts w:ascii="Arial" w:hAnsi="Arial" w:cs="Arial"/>
          <w:b/>
        </w:rPr>
        <w:t>CT4</w:t>
      </w:r>
      <w:r w:rsidR="00E37EB3">
        <w:rPr>
          <w:rFonts w:ascii="Arial" w:hAnsi="Arial" w:cs="Arial"/>
          <w:b/>
        </w:rPr>
        <w:t xml:space="preserve"> and SA2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0F5D66F3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1125DD">
        <w:t>kindly</w:t>
      </w:r>
      <w:r w:rsidR="00DF21AC">
        <w:t xml:space="preserve"> asks </w:t>
      </w:r>
      <w:r w:rsidR="001125DD">
        <w:t xml:space="preserve">CT4 </w:t>
      </w:r>
      <w:r w:rsidR="00E37EB3">
        <w:t xml:space="preserve">and SA2 </w:t>
      </w:r>
      <w:r w:rsidR="001125DD">
        <w:t>to take the above into account</w:t>
      </w:r>
      <w:r w:rsidR="00E37EB3">
        <w:t xml:space="preserve"> and to provide comments in case the use cases </w:t>
      </w:r>
      <w:r w:rsidR="00065210">
        <w:t xml:space="preserve">mentioned may generate issues </w:t>
      </w:r>
      <w:proofErr w:type="gramStart"/>
      <w:r w:rsidR="00065210">
        <w:t>in light of</w:t>
      </w:r>
      <w:proofErr w:type="gramEnd"/>
      <w:r w:rsidR="00065210">
        <w:t xml:space="preserve"> current specifications</w:t>
      </w:r>
      <w:r w:rsidR="005D20D3">
        <w:t>.</w:t>
      </w: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B07E8" w14:textId="77777777" w:rsidR="008177B0" w:rsidRDefault="008177B0">
      <w:pPr>
        <w:spacing w:after="0"/>
      </w:pPr>
      <w:r>
        <w:separator/>
      </w:r>
    </w:p>
  </w:endnote>
  <w:endnote w:type="continuationSeparator" w:id="0">
    <w:p w14:paraId="7EB826FF" w14:textId="77777777" w:rsidR="008177B0" w:rsidRDefault="008177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10FF8" w14:textId="77777777" w:rsidR="008177B0" w:rsidRDefault="008177B0">
      <w:pPr>
        <w:spacing w:after="0"/>
      </w:pPr>
      <w:r>
        <w:separator/>
      </w:r>
    </w:p>
  </w:footnote>
  <w:footnote w:type="continuationSeparator" w:id="0">
    <w:p w14:paraId="7F3F48B3" w14:textId="77777777" w:rsidR="008177B0" w:rsidRDefault="008177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65210"/>
    <w:rsid w:val="00090C50"/>
    <w:rsid w:val="000A3238"/>
    <w:rsid w:val="000A4EF5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125DD"/>
    <w:rsid w:val="00134CA7"/>
    <w:rsid w:val="00141C89"/>
    <w:rsid w:val="0014560E"/>
    <w:rsid w:val="00174922"/>
    <w:rsid w:val="001823EB"/>
    <w:rsid w:val="0019183E"/>
    <w:rsid w:val="001A1A71"/>
    <w:rsid w:val="001C04B8"/>
    <w:rsid w:val="001D3B8F"/>
    <w:rsid w:val="001F490F"/>
    <w:rsid w:val="001F6A6F"/>
    <w:rsid w:val="002230BC"/>
    <w:rsid w:val="002256B6"/>
    <w:rsid w:val="00231C6C"/>
    <w:rsid w:val="00231CB2"/>
    <w:rsid w:val="00245857"/>
    <w:rsid w:val="00254E2D"/>
    <w:rsid w:val="00274921"/>
    <w:rsid w:val="002805BA"/>
    <w:rsid w:val="00280855"/>
    <w:rsid w:val="002B3BEC"/>
    <w:rsid w:val="002E1A0A"/>
    <w:rsid w:val="002F1940"/>
    <w:rsid w:val="003733CC"/>
    <w:rsid w:val="00383545"/>
    <w:rsid w:val="00385BCC"/>
    <w:rsid w:val="003C2D9D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953AF"/>
    <w:rsid w:val="004A41D3"/>
    <w:rsid w:val="004D0B5F"/>
    <w:rsid w:val="004E3939"/>
    <w:rsid w:val="004E3DA2"/>
    <w:rsid w:val="00502CA2"/>
    <w:rsid w:val="00534A1C"/>
    <w:rsid w:val="0053716F"/>
    <w:rsid w:val="00544730"/>
    <w:rsid w:val="0055381E"/>
    <w:rsid w:val="0058100A"/>
    <w:rsid w:val="00596B95"/>
    <w:rsid w:val="005C39F0"/>
    <w:rsid w:val="005D20D3"/>
    <w:rsid w:val="005F5F84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E10FB"/>
    <w:rsid w:val="006E6245"/>
    <w:rsid w:val="006F3B0C"/>
    <w:rsid w:val="00717094"/>
    <w:rsid w:val="00717FE9"/>
    <w:rsid w:val="00742C0A"/>
    <w:rsid w:val="007500BF"/>
    <w:rsid w:val="00766222"/>
    <w:rsid w:val="007947AF"/>
    <w:rsid w:val="007A11D9"/>
    <w:rsid w:val="007B31BE"/>
    <w:rsid w:val="007B469A"/>
    <w:rsid w:val="007B5F1E"/>
    <w:rsid w:val="007D4566"/>
    <w:rsid w:val="007D6D9C"/>
    <w:rsid w:val="007F4F92"/>
    <w:rsid w:val="007F7A06"/>
    <w:rsid w:val="007F7A97"/>
    <w:rsid w:val="008101B9"/>
    <w:rsid w:val="008177B0"/>
    <w:rsid w:val="00830E0B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C1F7A"/>
    <w:rsid w:val="008C4B49"/>
    <w:rsid w:val="008D772F"/>
    <w:rsid w:val="00902EC1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D1BF5"/>
    <w:rsid w:val="009F2DB9"/>
    <w:rsid w:val="009F7939"/>
    <w:rsid w:val="009F7ECE"/>
    <w:rsid w:val="00A16970"/>
    <w:rsid w:val="00A2151D"/>
    <w:rsid w:val="00A31831"/>
    <w:rsid w:val="00A53FBD"/>
    <w:rsid w:val="00A554C4"/>
    <w:rsid w:val="00AA4012"/>
    <w:rsid w:val="00AB437C"/>
    <w:rsid w:val="00AB53DE"/>
    <w:rsid w:val="00AE243E"/>
    <w:rsid w:val="00AE47E9"/>
    <w:rsid w:val="00AE4D45"/>
    <w:rsid w:val="00B01308"/>
    <w:rsid w:val="00B03DB1"/>
    <w:rsid w:val="00B11F17"/>
    <w:rsid w:val="00B309DA"/>
    <w:rsid w:val="00B77C87"/>
    <w:rsid w:val="00B97703"/>
    <w:rsid w:val="00BA4979"/>
    <w:rsid w:val="00BC6D43"/>
    <w:rsid w:val="00BE6822"/>
    <w:rsid w:val="00BF7679"/>
    <w:rsid w:val="00C048AA"/>
    <w:rsid w:val="00C155E7"/>
    <w:rsid w:val="00C21BDE"/>
    <w:rsid w:val="00C430E7"/>
    <w:rsid w:val="00C51544"/>
    <w:rsid w:val="00C536FA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2542"/>
    <w:rsid w:val="00D22870"/>
    <w:rsid w:val="00D60BD2"/>
    <w:rsid w:val="00D6206E"/>
    <w:rsid w:val="00D7447B"/>
    <w:rsid w:val="00D74496"/>
    <w:rsid w:val="00DA216B"/>
    <w:rsid w:val="00DA7E6E"/>
    <w:rsid w:val="00DB4644"/>
    <w:rsid w:val="00DC428A"/>
    <w:rsid w:val="00DD52A5"/>
    <w:rsid w:val="00DE49E5"/>
    <w:rsid w:val="00DF21AC"/>
    <w:rsid w:val="00E063F6"/>
    <w:rsid w:val="00E12292"/>
    <w:rsid w:val="00E31BF6"/>
    <w:rsid w:val="00E37EB3"/>
    <w:rsid w:val="00E54DAE"/>
    <w:rsid w:val="00E97229"/>
    <w:rsid w:val="00EA0936"/>
    <w:rsid w:val="00EC61E8"/>
    <w:rsid w:val="00ED527A"/>
    <w:rsid w:val="00F01C83"/>
    <w:rsid w:val="00F07F20"/>
    <w:rsid w:val="00F118BE"/>
    <w:rsid w:val="00F15FE3"/>
    <w:rsid w:val="00F223E6"/>
    <w:rsid w:val="00F44696"/>
    <w:rsid w:val="00F7077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5</cp:revision>
  <cp:lastPrinted>2002-04-23T07:10:00Z</cp:lastPrinted>
  <dcterms:created xsi:type="dcterms:W3CDTF">2022-01-26T17:17:00Z</dcterms:created>
  <dcterms:modified xsi:type="dcterms:W3CDTF">2022-01-26T17:22:00Z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